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d.1410)</w:t>
      </w: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Alice.    (Wadley pp.85-6)</w:t>
      </w: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Thomas(q.v.).  (ibid.)</w:t>
      </w: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Alice(q.v.).   (ibid.)</w:t>
      </w:r>
    </w:p>
    <w:p w:rsidR="005C3ED2" w:rsidRDefault="005C3E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was pregnant at the time of his death.  (ibid.)</w:t>
      </w:r>
      <w:bookmarkStart w:id="0" w:name="_GoBack"/>
      <w:bookmarkEnd w:id="0"/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Oct.1410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Alice and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Libbe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Overseer:  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Stepehenes</w:t>
      </w:r>
      <w:proofErr w:type="spellEnd"/>
      <w:r>
        <w:rPr>
          <w:rFonts w:ascii="Times New Roman" w:hAnsi="Times New Roman" w:cs="Times New Roman"/>
          <w:sz w:val="24"/>
          <w:szCs w:val="24"/>
        </w:rPr>
        <w:t>, merchant(q.v.).   (ibid.)</w:t>
      </w: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ADB" w:rsidRPr="00A45ADB" w:rsidRDefault="00A45A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</w:p>
    <w:sectPr w:rsidR="00A45ADB" w:rsidRPr="00A45A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ADB" w:rsidRDefault="00A45ADB" w:rsidP="00E71FC3">
      <w:pPr>
        <w:spacing w:after="0" w:line="240" w:lineRule="auto"/>
      </w:pPr>
      <w:r>
        <w:separator/>
      </w:r>
    </w:p>
  </w:endnote>
  <w:endnote w:type="continuationSeparator" w:id="0">
    <w:p w:rsidR="00A45ADB" w:rsidRDefault="00A45A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ADB" w:rsidRDefault="00A45ADB" w:rsidP="00E71FC3">
      <w:pPr>
        <w:spacing w:after="0" w:line="240" w:lineRule="auto"/>
      </w:pPr>
      <w:r>
        <w:separator/>
      </w:r>
    </w:p>
  </w:footnote>
  <w:footnote w:type="continuationSeparator" w:id="0">
    <w:p w:rsidR="00A45ADB" w:rsidRDefault="00A45A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ADB"/>
    <w:rsid w:val="005C3ED2"/>
    <w:rsid w:val="00A45AD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EC9B1"/>
  <w15:chartTrackingRefBased/>
  <w15:docId w15:val="{EB121344-FFAE-4302-BE87-A4A13C4B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2016-03-22T14:46:00Z</dcterms:created>
  <dcterms:modified xsi:type="dcterms:W3CDTF">2016-03-22T15:13:00Z</dcterms:modified>
</cp:coreProperties>
</file>